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3765E" w14:textId="77777777" w:rsidR="00AE03F7" w:rsidRDefault="00AE03F7" w:rsidP="00AE03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WROUGHTON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630B7BC" w14:textId="77777777" w:rsidR="00AE03F7" w:rsidRDefault="00AE03F7" w:rsidP="00AE03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Esquire.</w:t>
      </w:r>
    </w:p>
    <w:p w14:paraId="36057AFE" w14:textId="77777777" w:rsidR="00AE03F7" w:rsidRDefault="00AE03F7" w:rsidP="00AE03F7">
      <w:pPr>
        <w:rPr>
          <w:rFonts w:ascii="Times New Roman" w:hAnsi="Times New Roman" w:cs="Times New Roman"/>
        </w:rPr>
      </w:pPr>
    </w:p>
    <w:p w14:paraId="0B4C37FF" w14:textId="77777777" w:rsidR="00AE03F7" w:rsidRDefault="00AE03F7" w:rsidP="00AE03F7">
      <w:pPr>
        <w:rPr>
          <w:rFonts w:ascii="Times New Roman" w:hAnsi="Times New Roman" w:cs="Times New Roman"/>
        </w:rPr>
      </w:pPr>
    </w:p>
    <w:p w14:paraId="060CDD53" w14:textId="77777777" w:rsidR="00AE03F7" w:rsidRDefault="00AE03F7" w:rsidP="00AE03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Thomas Baker of </w:t>
      </w:r>
      <w:proofErr w:type="spellStart"/>
      <w:r>
        <w:rPr>
          <w:rFonts w:ascii="Times New Roman" w:hAnsi="Times New Roman" w:cs="Times New Roman"/>
        </w:rPr>
        <w:t>Mursley</w:t>
      </w:r>
      <w:proofErr w:type="spellEnd"/>
      <w:r>
        <w:rPr>
          <w:rFonts w:ascii="Times New Roman" w:hAnsi="Times New Roman" w:cs="Times New Roman"/>
        </w:rPr>
        <w:t xml:space="preserve">, </w:t>
      </w:r>
    </w:p>
    <w:p w14:paraId="369368A8" w14:textId="77777777" w:rsidR="00AE03F7" w:rsidRDefault="00AE03F7" w:rsidP="00AE03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Buckinghamshire(q.v.), Richard </w:t>
      </w:r>
      <w:proofErr w:type="spellStart"/>
      <w:r>
        <w:rPr>
          <w:rFonts w:ascii="Times New Roman" w:hAnsi="Times New Roman" w:cs="Times New Roman"/>
        </w:rPr>
        <w:t>Hervy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Hoggeston</w:t>
      </w:r>
      <w:proofErr w:type="spellEnd"/>
      <w:r>
        <w:rPr>
          <w:rFonts w:ascii="Times New Roman" w:hAnsi="Times New Roman" w:cs="Times New Roman"/>
        </w:rPr>
        <w:t>(q.v.) and Richard</w:t>
      </w:r>
    </w:p>
    <w:p w14:paraId="5022D504" w14:textId="77777777" w:rsidR="00AE03F7" w:rsidRDefault="00AE03F7" w:rsidP="00AE03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Carter of </w:t>
      </w:r>
      <w:proofErr w:type="spellStart"/>
      <w:r>
        <w:rPr>
          <w:rFonts w:ascii="Times New Roman" w:hAnsi="Times New Roman" w:cs="Times New Roman"/>
        </w:rPr>
        <w:t>Pitchcott</w:t>
      </w:r>
      <w:proofErr w:type="spellEnd"/>
      <w:r>
        <w:rPr>
          <w:rFonts w:ascii="Times New Roman" w:hAnsi="Times New Roman" w:cs="Times New Roman"/>
        </w:rPr>
        <w:t>(q.v.).</w:t>
      </w:r>
    </w:p>
    <w:p w14:paraId="6352C814" w14:textId="77777777" w:rsidR="00AE03F7" w:rsidRDefault="00AE03F7" w:rsidP="00AE03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B2694">
          <w:rPr>
            <w:rStyle w:val="Hyperlink"/>
            <w:rFonts w:ascii="Times New Roman" w:hAnsi="Times New Roman" w:cs="Times New Roman"/>
          </w:rPr>
          <w:t>http://aalt.law.uh.edu/Indices/CP40Indices/CP40no888Pl.htm)</w:t>
        </w:r>
      </w:hyperlink>
    </w:p>
    <w:p w14:paraId="79D287FF" w14:textId="77777777" w:rsidR="00AE03F7" w:rsidRDefault="00AE03F7" w:rsidP="00AE03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Richard North of East Mills, Hampshire(q.v.),</w:t>
      </w:r>
    </w:p>
    <w:p w14:paraId="1CB82E96" w14:textId="77777777" w:rsidR="00AE03F7" w:rsidRDefault="00AE03F7" w:rsidP="00AE03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Bele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Kingsworthy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Ylenys</w:t>
      </w:r>
      <w:proofErr w:type="spellEnd"/>
      <w:r>
        <w:rPr>
          <w:rFonts w:ascii="Times New Roman" w:hAnsi="Times New Roman" w:cs="Times New Roman"/>
        </w:rPr>
        <w:t xml:space="preserve"> of Kington,</w:t>
      </w:r>
    </w:p>
    <w:p w14:paraId="60DFE82A" w14:textId="77777777" w:rsidR="00AE03F7" w:rsidRDefault="00AE03F7" w:rsidP="00AE03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Wiltshire(q.v.).   (ibid.)</w:t>
      </w:r>
    </w:p>
    <w:p w14:paraId="08DA6B87" w14:textId="77777777" w:rsidR="00AE03F7" w:rsidRDefault="00AE03F7" w:rsidP="00AE03F7">
      <w:pPr>
        <w:rPr>
          <w:rFonts w:ascii="Times New Roman" w:hAnsi="Times New Roman" w:cs="Times New Roman"/>
        </w:rPr>
      </w:pPr>
    </w:p>
    <w:p w14:paraId="3E5BCC78" w14:textId="77777777" w:rsidR="00AE03F7" w:rsidRDefault="00AE03F7" w:rsidP="00AE03F7">
      <w:pPr>
        <w:rPr>
          <w:rFonts w:ascii="Times New Roman" w:hAnsi="Times New Roman" w:cs="Times New Roman"/>
        </w:rPr>
      </w:pPr>
    </w:p>
    <w:p w14:paraId="62BFFACC" w14:textId="77777777" w:rsidR="00AE03F7" w:rsidRDefault="00AE03F7" w:rsidP="00AE03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May 2019</w:t>
      </w:r>
    </w:p>
    <w:p w14:paraId="3BBB5B97" w14:textId="77777777" w:rsidR="006B2F86" w:rsidRPr="00E71FC3" w:rsidRDefault="00AE03F7" w:rsidP="00E71FC3">
      <w:pPr>
        <w:pStyle w:val="NoSpacing"/>
      </w:pPr>
      <w:bookmarkStart w:id="0" w:name="_GoBack"/>
      <w:bookmarkEnd w:id="0"/>
    </w:p>
    <w:sectPr w:rsidR="006B2F86" w:rsidRPr="00E71FC3" w:rsidSect="00AE03F7">
      <w:footerReference w:type="default" r:id="rId7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004B21" w14:textId="77777777" w:rsidR="00AE03F7" w:rsidRDefault="00AE03F7" w:rsidP="00E71FC3">
      <w:r>
        <w:separator/>
      </w:r>
    </w:p>
  </w:endnote>
  <w:endnote w:type="continuationSeparator" w:id="0">
    <w:p w14:paraId="49CD4D53" w14:textId="77777777" w:rsidR="00AE03F7" w:rsidRDefault="00AE03F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68F3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58DF8" w14:textId="77777777" w:rsidR="00AE03F7" w:rsidRDefault="00AE03F7" w:rsidP="00E71FC3">
      <w:r>
        <w:separator/>
      </w:r>
    </w:p>
  </w:footnote>
  <w:footnote w:type="continuationSeparator" w:id="0">
    <w:p w14:paraId="7381A766" w14:textId="77777777" w:rsidR="00AE03F7" w:rsidRDefault="00AE03F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3F7"/>
    <w:rsid w:val="001A7C09"/>
    <w:rsid w:val="00577BD5"/>
    <w:rsid w:val="00656CBA"/>
    <w:rsid w:val="006A1F77"/>
    <w:rsid w:val="00733BE7"/>
    <w:rsid w:val="00AB52E8"/>
    <w:rsid w:val="00AE03F7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79118"/>
  <w15:chartTrackingRefBased/>
  <w15:docId w15:val="{4AD96CED-9180-422D-A26C-D1A6C992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3F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E03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)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2019-05-19T19:54:00Z</dcterms:created>
  <dcterms:modified xsi:type="dcterms:W3CDTF">2019-05-19T19:56:00Z</dcterms:modified>
</cp:coreProperties>
</file>